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074938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7493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493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74938" w:rsidRDefault="00FF1B56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4938">
              <w:rPr>
                <w:b/>
                <w:sz w:val="26"/>
                <w:szCs w:val="26"/>
                <w:lang w:val="en-US"/>
              </w:rPr>
              <w:t>203A</w:t>
            </w:r>
            <w:r w:rsidR="00D45D9D" w:rsidRPr="00074938">
              <w:rPr>
                <w:b/>
                <w:sz w:val="26"/>
                <w:szCs w:val="26"/>
              </w:rPr>
              <w:t>_040</w:t>
            </w:r>
          </w:p>
        </w:tc>
      </w:tr>
      <w:tr w:rsidR="00C44B8B" w:rsidRPr="00074938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7493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4938">
              <w:rPr>
                <w:b/>
                <w:sz w:val="26"/>
                <w:szCs w:val="26"/>
              </w:rPr>
              <w:t xml:space="preserve">Номер материала </w:t>
            </w:r>
            <w:r w:rsidRPr="0007493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74938" w:rsidRDefault="00FB1FE7" w:rsidP="00B00D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4938">
              <w:rPr>
                <w:b/>
                <w:sz w:val="26"/>
                <w:szCs w:val="26"/>
                <w:lang w:val="en-US"/>
              </w:rPr>
              <w:t>2115109</w:t>
            </w:r>
            <w:bookmarkStart w:id="0" w:name="_GoBack"/>
            <w:bookmarkEnd w:id="0"/>
          </w:p>
        </w:tc>
      </w:tr>
    </w:tbl>
    <w:p w:rsidR="00C44B8B" w:rsidRPr="00074938" w:rsidRDefault="00C44B8B" w:rsidP="00B00D84">
      <w:pPr>
        <w:spacing w:line="276" w:lineRule="auto"/>
        <w:ind w:right="-1" w:firstLine="709"/>
        <w:jc w:val="right"/>
        <w:rPr>
          <w:sz w:val="26"/>
          <w:szCs w:val="26"/>
        </w:rPr>
      </w:pPr>
      <w:r w:rsidRPr="00074938">
        <w:rPr>
          <w:sz w:val="26"/>
          <w:szCs w:val="26"/>
        </w:rPr>
        <w:t>_____________________________________</w:t>
      </w:r>
    </w:p>
    <w:p w:rsidR="00C44B8B" w:rsidRPr="0007493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74938">
        <w:rPr>
          <w:sz w:val="26"/>
          <w:szCs w:val="26"/>
        </w:rPr>
        <w:t xml:space="preserve">_____________________________________ </w:t>
      </w:r>
    </w:p>
    <w:p w:rsidR="00C44B8B" w:rsidRPr="0007493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74938">
        <w:rPr>
          <w:sz w:val="26"/>
          <w:szCs w:val="26"/>
        </w:rPr>
        <w:t>_____________________________________</w:t>
      </w:r>
    </w:p>
    <w:p w:rsidR="00C44B8B" w:rsidRPr="0007493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74938">
        <w:rPr>
          <w:sz w:val="26"/>
          <w:szCs w:val="26"/>
        </w:rPr>
        <w:tab/>
        <w:t xml:space="preserve">_______________________ /_____________ </w:t>
      </w:r>
    </w:p>
    <w:p w:rsidR="00C44B8B" w:rsidRPr="0007493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00D84">
        <w:rPr>
          <w:b w:val="0"/>
          <w:sz w:val="26"/>
          <w:szCs w:val="26"/>
        </w:rPr>
        <w:t>“_______” ___________________</w:t>
      </w:r>
      <w:r w:rsidRPr="00074938">
        <w:rPr>
          <w:sz w:val="26"/>
          <w:szCs w:val="26"/>
        </w:rPr>
        <w:t xml:space="preserve"> 20</w:t>
      </w:r>
      <w:r w:rsidRPr="00B00D84">
        <w:rPr>
          <w:b w:val="0"/>
          <w:sz w:val="26"/>
          <w:szCs w:val="26"/>
        </w:rPr>
        <w:t>_____</w:t>
      </w:r>
      <w:r w:rsidRPr="00074938">
        <w:rPr>
          <w:sz w:val="26"/>
          <w:szCs w:val="26"/>
        </w:rPr>
        <w:t xml:space="preserve"> г.</w:t>
      </w:r>
    </w:p>
    <w:p w:rsidR="00C44B8B" w:rsidRPr="00074938" w:rsidRDefault="00C44B8B" w:rsidP="00C44B8B">
      <w:pPr>
        <w:rPr>
          <w:sz w:val="26"/>
          <w:szCs w:val="26"/>
        </w:rPr>
      </w:pPr>
    </w:p>
    <w:p w:rsidR="00C44B8B" w:rsidRPr="00074938" w:rsidRDefault="00C44B8B" w:rsidP="00C44B8B">
      <w:pPr>
        <w:rPr>
          <w:sz w:val="26"/>
          <w:szCs w:val="26"/>
        </w:rPr>
      </w:pPr>
    </w:p>
    <w:p w:rsidR="00C44B8B" w:rsidRPr="00074938" w:rsidRDefault="00C44B8B" w:rsidP="00C44B8B">
      <w:pPr>
        <w:rPr>
          <w:sz w:val="26"/>
          <w:szCs w:val="26"/>
        </w:rPr>
      </w:pPr>
    </w:p>
    <w:p w:rsidR="00C44B8B" w:rsidRPr="00074938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074938">
        <w:rPr>
          <w:sz w:val="26"/>
          <w:szCs w:val="26"/>
        </w:rPr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  <w:lang w:val="en-US"/>
        </w:rPr>
      </w:pPr>
      <w:r w:rsidRPr="00074938">
        <w:rPr>
          <w:b/>
          <w:sz w:val="26"/>
          <w:szCs w:val="26"/>
        </w:rPr>
        <w:t xml:space="preserve">на </w:t>
      </w:r>
      <w:r w:rsidR="00612811" w:rsidRPr="00074938">
        <w:rPr>
          <w:b/>
          <w:sz w:val="26"/>
          <w:szCs w:val="26"/>
        </w:rPr>
        <w:t xml:space="preserve">поставку </w:t>
      </w:r>
      <w:r w:rsidR="007F4188" w:rsidRPr="00074938">
        <w:rPr>
          <w:b/>
          <w:sz w:val="26"/>
          <w:szCs w:val="26"/>
        </w:rPr>
        <w:t>мет</w:t>
      </w:r>
      <w:r w:rsidR="00620938" w:rsidRPr="00074938">
        <w:rPr>
          <w:b/>
          <w:sz w:val="26"/>
          <w:szCs w:val="26"/>
        </w:rPr>
        <w:t>аллопроката</w:t>
      </w:r>
      <w:r w:rsidR="00843900" w:rsidRPr="00074938">
        <w:rPr>
          <w:b/>
          <w:sz w:val="26"/>
          <w:szCs w:val="26"/>
        </w:rPr>
        <w:t xml:space="preserve"> </w:t>
      </w:r>
      <w:r w:rsidR="00A56FCB">
        <w:rPr>
          <w:b/>
          <w:sz w:val="26"/>
          <w:szCs w:val="26"/>
        </w:rPr>
        <w:t>(</w:t>
      </w:r>
      <w:r w:rsidR="00FB1FE7" w:rsidRPr="00074938">
        <w:rPr>
          <w:b/>
          <w:sz w:val="26"/>
          <w:szCs w:val="26"/>
        </w:rPr>
        <w:t xml:space="preserve">Полоса стальная </w:t>
      </w:r>
      <w:r w:rsidR="009F19C8" w:rsidRPr="00074938">
        <w:rPr>
          <w:b/>
          <w:sz w:val="26"/>
          <w:szCs w:val="26"/>
        </w:rPr>
        <w:t xml:space="preserve">горячекатаная </w:t>
      </w:r>
      <w:r w:rsidR="00FB1FE7" w:rsidRPr="00074938">
        <w:rPr>
          <w:b/>
          <w:sz w:val="26"/>
          <w:szCs w:val="26"/>
        </w:rPr>
        <w:t>4х25</w:t>
      </w:r>
      <w:r w:rsidR="00A56FCB">
        <w:rPr>
          <w:b/>
          <w:sz w:val="26"/>
          <w:szCs w:val="26"/>
        </w:rPr>
        <w:t>)</w:t>
      </w:r>
      <w:r w:rsidR="009C0389" w:rsidRPr="00074938">
        <w:rPr>
          <w:b/>
          <w:sz w:val="26"/>
          <w:szCs w:val="26"/>
        </w:rPr>
        <w:t>.</w:t>
      </w:r>
      <w:r w:rsidR="00232E4A" w:rsidRPr="00074938">
        <w:rPr>
          <w:b/>
          <w:sz w:val="26"/>
          <w:szCs w:val="26"/>
        </w:rPr>
        <w:t xml:space="preserve"> </w:t>
      </w:r>
      <w:r w:rsidR="009C0389" w:rsidRPr="00074938">
        <w:rPr>
          <w:b/>
          <w:sz w:val="26"/>
          <w:szCs w:val="26"/>
        </w:rPr>
        <w:t xml:space="preserve">Лот № </w:t>
      </w:r>
      <w:r w:rsidR="00BD2843" w:rsidRPr="00A56FCB">
        <w:rPr>
          <w:b/>
          <w:sz w:val="26"/>
          <w:szCs w:val="26"/>
          <w:u w:val="single"/>
        </w:rPr>
        <w:t>203</w:t>
      </w:r>
      <w:r w:rsidR="00620938" w:rsidRPr="00A56FCB">
        <w:rPr>
          <w:b/>
          <w:sz w:val="26"/>
          <w:szCs w:val="26"/>
          <w:u w:val="single"/>
          <w:lang w:val="en-US"/>
        </w:rPr>
        <w:t>A</w:t>
      </w:r>
    </w:p>
    <w:p w:rsidR="00D44A84" w:rsidRPr="00074938" w:rsidRDefault="00D44A84" w:rsidP="00773399">
      <w:pPr>
        <w:ind w:firstLine="0"/>
        <w:jc w:val="center"/>
        <w:rPr>
          <w:b/>
          <w:sz w:val="26"/>
          <w:szCs w:val="26"/>
        </w:rPr>
      </w:pPr>
    </w:p>
    <w:p w:rsidR="00D44A84" w:rsidRPr="00D9073D" w:rsidRDefault="00D44A84" w:rsidP="00D44A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D44A84" w:rsidRPr="00E363B7" w:rsidRDefault="00D44A84" w:rsidP="00D44A84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D44A84" w:rsidRPr="00CB6078" w:rsidRDefault="00D44A84" w:rsidP="00D44A8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4A84" w:rsidRPr="00CB6078" w:rsidRDefault="00D44A84" w:rsidP="00D44A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D44A84" w:rsidRPr="00CB6078" w:rsidRDefault="00D44A84" w:rsidP="00D44A84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D44A84" w:rsidRPr="00CB6078" w:rsidRDefault="00D44A84" w:rsidP="00D44A8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D44A84" w:rsidRPr="00CB6078" w:rsidRDefault="00D44A84" w:rsidP="00D44A8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44A84" w:rsidRPr="00CB6078" w:rsidRDefault="00D44A84" w:rsidP="00D44A8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4A84" w:rsidRPr="00CB6078" w:rsidRDefault="00D44A84" w:rsidP="00D44A8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D44A84" w:rsidRPr="00CB6078" w:rsidRDefault="00D44A84" w:rsidP="00D44A8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44A84" w:rsidRPr="00CB6078" w:rsidRDefault="00D44A84" w:rsidP="00D44A8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4A84" w:rsidRPr="00CB6078" w:rsidRDefault="00D44A84" w:rsidP="00D44A8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D44A84" w:rsidRPr="00FF548D" w:rsidRDefault="00D44A84" w:rsidP="00D44A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D44A84" w:rsidRPr="00CB6078" w:rsidRDefault="00D44A84" w:rsidP="00D44A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44A84" w:rsidRPr="00CB6078" w:rsidRDefault="00D44A84" w:rsidP="00D44A8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D44A84" w:rsidRPr="00CB6078" w:rsidRDefault="00D44A84" w:rsidP="00D44A84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44A84" w:rsidRPr="00CB6078" w:rsidRDefault="00D44A84" w:rsidP="00D44A84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D44A84" w:rsidRPr="00CB6078" w:rsidRDefault="00D44A84" w:rsidP="00D44A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44A84" w:rsidRPr="00CB6078" w:rsidRDefault="00D44A84" w:rsidP="00D44A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D44A84" w:rsidRPr="00CB6078" w:rsidRDefault="00D44A84" w:rsidP="00D44A8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D44A84" w:rsidRDefault="00D44A84" w:rsidP="00D44A8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D44A84" w:rsidRPr="00CB6078" w:rsidRDefault="00D44A84" w:rsidP="00D44A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4A84" w:rsidRPr="00CB6078" w:rsidRDefault="00D44A84" w:rsidP="00D44A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630"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D44A84" w:rsidRDefault="00D44A84" w:rsidP="00D44A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D44A84" w:rsidRPr="00CB6078" w:rsidRDefault="00D44A84" w:rsidP="00D44A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4A84" w:rsidRPr="00CB6078" w:rsidRDefault="00D44A84" w:rsidP="00D44A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44A84" w:rsidRDefault="00D44A84" w:rsidP="00D44A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D44A84" w:rsidRPr="00CB6078" w:rsidRDefault="00D44A84" w:rsidP="00D44A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4A84" w:rsidRPr="00CB6078" w:rsidRDefault="00D44A84" w:rsidP="00D44A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4A84" w:rsidRDefault="00D44A84" w:rsidP="00D44A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D44A84" w:rsidRPr="00CB6078" w:rsidRDefault="00D44A84" w:rsidP="00D44A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4A84" w:rsidRPr="00CB6078" w:rsidRDefault="00D44A84" w:rsidP="00D44A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D44A84" w:rsidRPr="00CB6078" w:rsidRDefault="00D44A84" w:rsidP="00D44A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D44A84" w:rsidRPr="00CB6078" w:rsidRDefault="00D44A84" w:rsidP="00D44A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4A84" w:rsidRPr="00CB6078" w:rsidRDefault="00D44A84" w:rsidP="00D44A84">
      <w:pPr>
        <w:rPr>
          <w:sz w:val="26"/>
          <w:szCs w:val="26"/>
        </w:rPr>
      </w:pPr>
    </w:p>
    <w:p w:rsidR="00D44A84" w:rsidRPr="00CB6078" w:rsidRDefault="00D44A84" w:rsidP="00D44A84">
      <w:pPr>
        <w:rPr>
          <w:sz w:val="26"/>
          <w:szCs w:val="26"/>
        </w:rPr>
      </w:pPr>
    </w:p>
    <w:p w:rsidR="00D44A84" w:rsidRPr="00CB6078" w:rsidRDefault="00D44A84" w:rsidP="00D44A84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D44A84" w:rsidRPr="00CB6078" w:rsidRDefault="00D44A84" w:rsidP="00D44A84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D44A84" w:rsidRPr="00CB6078" w:rsidSect="00B00D84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F87" w:rsidRDefault="003E0F87">
      <w:r>
        <w:separator/>
      </w:r>
    </w:p>
  </w:endnote>
  <w:endnote w:type="continuationSeparator" w:id="0">
    <w:p w:rsidR="003E0F87" w:rsidRDefault="003E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F87" w:rsidRDefault="003E0F87">
      <w:r>
        <w:separator/>
      </w:r>
    </w:p>
  </w:footnote>
  <w:footnote w:type="continuationSeparator" w:id="0">
    <w:p w:rsidR="003E0F87" w:rsidRDefault="003E0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91B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26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8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7E2"/>
    <w:rsid w:val="00071958"/>
    <w:rsid w:val="00073D5D"/>
    <w:rsid w:val="0007491B"/>
    <w:rsid w:val="00074938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B35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CD8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9C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F87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0F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01C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2D7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0387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9C8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FCB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D84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A84"/>
    <w:rsid w:val="00D45268"/>
    <w:rsid w:val="00D45D9D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1FE7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1B56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D415F3-D8A2-4266-A782-EDD79C2F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8231-1519-4748-9F1C-88AB0DC5FB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959975F-C289-4372-9A7F-094661BCB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15B1F-13A7-43A0-A026-77B7C558C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D751CD-F50F-43C4-82F6-DEC8996F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2020-05-27T11:04:00Z</dcterms:created>
  <dcterms:modified xsi:type="dcterms:W3CDTF">2020-05-27T11:06:00Z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